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7A2" w:rsidRDefault="007D67A2" w:rsidP="00454772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7D67A2" w:rsidRDefault="007D67A2" w:rsidP="0045477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7D67A2" w:rsidRDefault="007D67A2" w:rsidP="00454772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2013 г. по 31 декабря 2013г.</w:t>
      </w:r>
    </w:p>
    <w:p w:rsidR="007D67A2" w:rsidRDefault="007D67A2" w:rsidP="00454772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7D67A2">
        <w:tc>
          <w:tcPr>
            <w:tcW w:w="1384" w:type="dxa"/>
            <w:vMerge w:val="restart"/>
            <w:vAlign w:val="center"/>
          </w:tcPr>
          <w:p w:rsidR="007D67A2" w:rsidRDefault="007D67A2" w:rsidP="00296FE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7D67A2" w:rsidRDefault="007D67A2" w:rsidP="00296FE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7D67A2" w:rsidRDefault="007D67A2" w:rsidP="00296FE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7D67A2" w:rsidRDefault="007D67A2" w:rsidP="00296FE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7D67A2" w:rsidRDefault="007D67A2" w:rsidP="00296FE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7D67A2" w:rsidRDefault="007D67A2" w:rsidP="00296FE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7D67A2" w:rsidRDefault="007D67A2" w:rsidP="00296FE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7D67A2" w:rsidRDefault="007D67A2" w:rsidP="00296FE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7D67A2" w:rsidRDefault="007D67A2" w:rsidP="00296FE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D67A2">
        <w:tc>
          <w:tcPr>
            <w:tcW w:w="1384" w:type="dxa"/>
            <w:vMerge/>
            <w:vAlign w:val="center"/>
          </w:tcPr>
          <w:p w:rsidR="007D67A2" w:rsidRDefault="007D67A2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7D67A2" w:rsidRDefault="007D67A2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7D67A2" w:rsidRPr="00296FE8" w:rsidRDefault="007D67A2" w:rsidP="00296FE8">
            <w:pPr>
              <w:jc w:val="center"/>
              <w:rPr>
                <w:sz w:val="20"/>
                <w:szCs w:val="20"/>
                <w:lang w:eastAsia="en-US"/>
              </w:rPr>
            </w:pPr>
            <w:r w:rsidRPr="00296FE8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7D67A2" w:rsidRPr="00296FE8" w:rsidRDefault="007D67A2" w:rsidP="00296FE8">
            <w:pPr>
              <w:jc w:val="center"/>
              <w:rPr>
                <w:sz w:val="20"/>
                <w:szCs w:val="20"/>
                <w:lang w:eastAsia="en-US"/>
              </w:rPr>
            </w:pPr>
            <w:r w:rsidRPr="00296FE8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7D67A2" w:rsidRPr="00296FE8" w:rsidRDefault="007D67A2" w:rsidP="00296FE8">
            <w:pPr>
              <w:jc w:val="center"/>
              <w:rPr>
                <w:sz w:val="20"/>
                <w:szCs w:val="20"/>
                <w:lang w:eastAsia="en-US"/>
              </w:rPr>
            </w:pPr>
            <w:r w:rsidRPr="00296FE8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7D67A2" w:rsidRPr="00296FE8" w:rsidRDefault="007D67A2" w:rsidP="00296FE8">
            <w:pPr>
              <w:jc w:val="center"/>
              <w:rPr>
                <w:sz w:val="20"/>
                <w:szCs w:val="20"/>
                <w:lang w:eastAsia="en-US"/>
              </w:rPr>
            </w:pPr>
            <w:r w:rsidRPr="00296FE8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7D67A2" w:rsidRPr="00296FE8" w:rsidRDefault="007D67A2" w:rsidP="00296FE8">
            <w:pPr>
              <w:jc w:val="center"/>
              <w:rPr>
                <w:sz w:val="20"/>
                <w:szCs w:val="20"/>
                <w:lang w:eastAsia="en-US"/>
              </w:rPr>
            </w:pPr>
            <w:r w:rsidRPr="00296FE8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7D67A2" w:rsidRPr="00296FE8" w:rsidRDefault="007D67A2" w:rsidP="00296FE8">
            <w:pPr>
              <w:jc w:val="center"/>
              <w:rPr>
                <w:sz w:val="20"/>
                <w:szCs w:val="20"/>
                <w:lang w:eastAsia="en-US"/>
              </w:rPr>
            </w:pPr>
            <w:r w:rsidRPr="00296FE8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7D67A2" w:rsidRPr="00296FE8" w:rsidRDefault="007D67A2" w:rsidP="00296FE8">
            <w:pPr>
              <w:jc w:val="center"/>
              <w:rPr>
                <w:sz w:val="20"/>
                <w:szCs w:val="20"/>
                <w:lang w:eastAsia="en-US"/>
              </w:rPr>
            </w:pPr>
            <w:r w:rsidRPr="00296FE8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7D67A2" w:rsidRDefault="007D67A2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7D67A2" w:rsidRDefault="007D67A2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7D67A2" w:rsidRDefault="007D67A2">
            <w:pPr>
              <w:rPr>
                <w:lang w:eastAsia="en-US"/>
              </w:rPr>
            </w:pPr>
          </w:p>
        </w:tc>
      </w:tr>
      <w:tr w:rsidR="007D67A2">
        <w:trPr>
          <w:trHeight w:val="2447"/>
        </w:trPr>
        <w:tc>
          <w:tcPr>
            <w:tcW w:w="1384" w:type="dxa"/>
          </w:tcPr>
          <w:p w:rsidR="007D67A2" w:rsidRPr="00296FE8" w:rsidRDefault="007D67A2">
            <w:pPr>
              <w:rPr>
                <w:color w:val="333333"/>
                <w:lang w:eastAsia="en-US"/>
              </w:rPr>
            </w:pPr>
            <w:r w:rsidRPr="00296FE8">
              <w:rPr>
                <w:color w:val="333333"/>
                <w:lang w:eastAsia="en-US"/>
              </w:rPr>
              <w:t>Коротких С.Н.</w:t>
            </w:r>
          </w:p>
        </w:tc>
        <w:tc>
          <w:tcPr>
            <w:tcW w:w="1602" w:type="dxa"/>
          </w:tcPr>
          <w:p w:rsidR="007D67A2" w:rsidRPr="00296FE8" w:rsidRDefault="007D67A2" w:rsidP="00296FE8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Заведующий МКДОУ Шибаевским детским садом</w:t>
            </w:r>
            <w:r w:rsidRPr="00296FE8">
              <w:rPr>
                <w:color w:val="333333"/>
                <w:lang w:eastAsia="en-US"/>
              </w:rPr>
              <w:t xml:space="preserve"> «Росинка»</w:t>
            </w:r>
          </w:p>
        </w:tc>
        <w:tc>
          <w:tcPr>
            <w:tcW w:w="1079" w:type="dxa"/>
          </w:tcPr>
          <w:p w:rsidR="007D67A2" w:rsidRDefault="007D67A2" w:rsidP="00A4574E">
            <w:pPr>
              <w:rPr>
                <w:lang w:eastAsia="en-US"/>
              </w:rPr>
            </w:pPr>
            <w:r>
              <w:rPr>
                <w:lang w:eastAsia="en-US"/>
              </w:rPr>
              <w:t>1)Квар-тира</w:t>
            </w:r>
          </w:p>
          <w:p w:rsidR="007D67A2" w:rsidRDefault="007D67A2" w:rsidP="00A4574E">
            <w:pPr>
              <w:rPr>
                <w:lang w:eastAsia="en-US"/>
              </w:rPr>
            </w:pPr>
          </w:p>
          <w:p w:rsidR="007D67A2" w:rsidRDefault="007D67A2" w:rsidP="00A4574E">
            <w:pPr>
              <w:rPr>
                <w:lang w:eastAsia="en-US"/>
              </w:rPr>
            </w:pPr>
            <w:r>
              <w:rPr>
                <w:lang w:eastAsia="en-US"/>
              </w:rPr>
              <w:t>2)Земе</w:t>
            </w:r>
          </w:p>
          <w:p w:rsidR="007D67A2" w:rsidRDefault="007D67A2" w:rsidP="00A4574E">
            <w:pPr>
              <w:rPr>
                <w:lang w:eastAsia="en-US"/>
              </w:rPr>
            </w:pPr>
            <w:r>
              <w:rPr>
                <w:lang w:eastAsia="en-US"/>
              </w:rPr>
              <w:t>льный участок для веденияподсоб-ного хозяйст-ва</w:t>
            </w:r>
          </w:p>
        </w:tc>
        <w:tc>
          <w:tcPr>
            <w:tcW w:w="1080" w:type="dxa"/>
          </w:tcPr>
          <w:p w:rsidR="007D67A2" w:rsidRPr="00296FE8" w:rsidRDefault="007D67A2" w:rsidP="00296FE8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Общая д</w:t>
            </w:r>
            <w:r w:rsidRPr="00296FE8">
              <w:rPr>
                <w:color w:val="333333"/>
                <w:lang w:eastAsia="en-US"/>
              </w:rPr>
              <w:t xml:space="preserve">олевая </w:t>
            </w:r>
          </w:p>
          <w:p w:rsidR="007D67A2" w:rsidRPr="00296FE8" w:rsidRDefault="007D67A2" w:rsidP="00296FE8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½ </w:t>
            </w:r>
          </w:p>
          <w:p w:rsidR="007D67A2" w:rsidRPr="00296FE8" w:rsidRDefault="007D67A2" w:rsidP="00DF033A">
            <w:pPr>
              <w:rPr>
                <w:color w:val="333333"/>
                <w:lang w:eastAsia="en-US"/>
              </w:rPr>
            </w:pPr>
            <w:r w:rsidRPr="00296FE8">
              <w:rPr>
                <w:color w:val="333333"/>
                <w:lang w:eastAsia="en-US"/>
              </w:rPr>
              <w:t>Индивидуаль-ная</w:t>
            </w:r>
          </w:p>
        </w:tc>
        <w:tc>
          <w:tcPr>
            <w:tcW w:w="1080" w:type="dxa"/>
          </w:tcPr>
          <w:p w:rsidR="007D67A2" w:rsidRPr="00296FE8" w:rsidRDefault="007D67A2" w:rsidP="00296FE8">
            <w:pPr>
              <w:jc w:val="center"/>
              <w:rPr>
                <w:color w:val="333333"/>
                <w:lang w:eastAsia="en-US"/>
              </w:rPr>
            </w:pPr>
            <w:r w:rsidRPr="00296FE8">
              <w:rPr>
                <w:color w:val="333333"/>
                <w:lang w:eastAsia="en-US"/>
              </w:rPr>
              <w:t>47,1</w:t>
            </w:r>
          </w:p>
          <w:p w:rsidR="007D67A2" w:rsidRPr="00296FE8" w:rsidRDefault="007D67A2" w:rsidP="00296FE8">
            <w:pPr>
              <w:jc w:val="center"/>
              <w:rPr>
                <w:color w:val="333333"/>
                <w:lang w:eastAsia="en-US"/>
              </w:rPr>
            </w:pPr>
          </w:p>
          <w:p w:rsidR="007D67A2" w:rsidRPr="00296FE8" w:rsidRDefault="007D67A2" w:rsidP="00296FE8">
            <w:pPr>
              <w:jc w:val="center"/>
              <w:rPr>
                <w:color w:val="333333"/>
                <w:lang w:eastAsia="en-US"/>
              </w:rPr>
            </w:pPr>
          </w:p>
          <w:p w:rsidR="007D67A2" w:rsidRDefault="007D67A2" w:rsidP="00DF033A">
            <w:pPr>
              <w:rPr>
                <w:color w:val="333333"/>
                <w:lang w:eastAsia="en-US"/>
              </w:rPr>
            </w:pPr>
          </w:p>
          <w:p w:rsidR="007D67A2" w:rsidRPr="00296FE8" w:rsidRDefault="007D67A2" w:rsidP="00DF033A">
            <w:pPr>
              <w:rPr>
                <w:color w:val="333333"/>
                <w:lang w:eastAsia="en-US"/>
              </w:rPr>
            </w:pPr>
            <w:r w:rsidRPr="00296FE8">
              <w:rPr>
                <w:color w:val="333333"/>
                <w:lang w:eastAsia="en-US"/>
              </w:rPr>
              <w:t>1343</w:t>
            </w:r>
          </w:p>
        </w:tc>
        <w:tc>
          <w:tcPr>
            <w:tcW w:w="971" w:type="dxa"/>
          </w:tcPr>
          <w:p w:rsidR="007D67A2" w:rsidRPr="00296FE8" w:rsidRDefault="007D67A2" w:rsidP="00296FE8">
            <w:pPr>
              <w:jc w:val="center"/>
              <w:rPr>
                <w:color w:val="333333"/>
                <w:lang w:eastAsia="en-US"/>
              </w:rPr>
            </w:pPr>
            <w:r w:rsidRPr="00296FE8">
              <w:rPr>
                <w:color w:val="333333"/>
                <w:lang w:eastAsia="en-US"/>
              </w:rPr>
              <w:t>Россия</w:t>
            </w:r>
          </w:p>
          <w:p w:rsidR="007D67A2" w:rsidRPr="00296FE8" w:rsidRDefault="007D67A2" w:rsidP="00296FE8">
            <w:pPr>
              <w:jc w:val="center"/>
              <w:rPr>
                <w:color w:val="333333"/>
                <w:lang w:eastAsia="en-US"/>
              </w:rPr>
            </w:pPr>
          </w:p>
          <w:p w:rsidR="007D67A2" w:rsidRPr="00296FE8" w:rsidRDefault="007D67A2" w:rsidP="00296FE8">
            <w:pPr>
              <w:jc w:val="center"/>
              <w:rPr>
                <w:color w:val="333333"/>
                <w:lang w:eastAsia="en-US"/>
              </w:rPr>
            </w:pPr>
          </w:p>
          <w:p w:rsidR="007D67A2" w:rsidRDefault="007D67A2" w:rsidP="00454772">
            <w:pPr>
              <w:rPr>
                <w:color w:val="333333"/>
                <w:lang w:eastAsia="en-US"/>
              </w:rPr>
            </w:pPr>
          </w:p>
          <w:p w:rsidR="007D67A2" w:rsidRPr="00296FE8" w:rsidRDefault="007D67A2" w:rsidP="00454772">
            <w:pPr>
              <w:rPr>
                <w:color w:val="333333"/>
                <w:lang w:eastAsia="en-US"/>
              </w:rPr>
            </w:pPr>
            <w:r w:rsidRPr="00296FE8">
              <w:rPr>
                <w:color w:val="333333"/>
                <w:lang w:eastAsia="en-US"/>
              </w:rPr>
              <w:t>Россия</w:t>
            </w:r>
          </w:p>
          <w:p w:rsidR="007D67A2" w:rsidRPr="00296FE8" w:rsidRDefault="007D67A2" w:rsidP="00296FE8">
            <w:pPr>
              <w:jc w:val="center"/>
              <w:rPr>
                <w:color w:val="333333"/>
                <w:lang w:eastAsia="en-US"/>
              </w:rPr>
            </w:pPr>
          </w:p>
          <w:p w:rsidR="007D67A2" w:rsidRPr="00296FE8" w:rsidRDefault="007D67A2" w:rsidP="00296FE8">
            <w:pPr>
              <w:jc w:val="center"/>
              <w:rPr>
                <w:color w:val="333333"/>
                <w:lang w:eastAsia="en-US"/>
              </w:rPr>
            </w:pPr>
          </w:p>
          <w:p w:rsidR="007D67A2" w:rsidRPr="00296FE8" w:rsidRDefault="007D67A2" w:rsidP="00296FE8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7D67A2" w:rsidRDefault="007D67A2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7D67A2" w:rsidRPr="00296FE8" w:rsidRDefault="007D67A2" w:rsidP="00296FE8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7D67A2" w:rsidRPr="00296FE8" w:rsidRDefault="007D67A2" w:rsidP="00296FE8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7D67A2" w:rsidRDefault="007D67A2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40" w:type="dxa"/>
          </w:tcPr>
          <w:p w:rsidR="007D67A2" w:rsidRPr="00296FE8" w:rsidRDefault="007D67A2">
            <w:pPr>
              <w:rPr>
                <w:color w:val="333333"/>
                <w:lang w:eastAsia="en-US"/>
              </w:rPr>
            </w:pPr>
            <w:r w:rsidRPr="00296FE8">
              <w:rPr>
                <w:color w:val="333333"/>
                <w:lang w:eastAsia="en-US"/>
              </w:rPr>
              <w:t>243037,47</w:t>
            </w:r>
          </w:p>
        </w:tc>
        <w:tc>
          <w:tcPr>
            <w:tcW w:w="1740" w:type="dxa"/>
          </w:tcPr>
          <w:p w:rsidR="007D67A2" w:rsidRPr="00296FE8" w:rsidRDefault="007D67A2">
            <w:pPr>
              <w:rPr>
                <w:color w:val="333333"/>
                <w:lang w:val="en-US" w:eastAsia="en-US"/>
              </w:rPr>
            </w:pPr>
          </w:p>
        </w:tc>
      </w:tr>
      <w:tr w:rsidR="007D67A2">
        <w:trPr>
          <w:trHeight w:val="839"/>
        </w:trPr>
        <w:tc>
          <w:tcPr>
            <w:tcW w:w="1384" w:type="dxa"/>
          </w:tcPr>
          <w:p w:rsidR="007D67A2" w:rsidRDefault="007D67A2">
            <w:pPr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7D67A2" w:rsidRPr="00296FE8" w:rsidRDefault="007D67A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79" w:type="dxa"/>
          </w:tcPr>
          <w:p w:rsidR="007D67A2" w:rsidRPr="00DF033A" w:rsidRDefault="007D67A2">
            <w:pPr>
              <w:rPr>
                <w:lang w:eastAsia="en-US"/>
              </w:rPr>
            </w:pPr>
            <w:r w:rsidRPr="00DF033A">
              <w:rPr>
                <w:lang w:eastAsia="en-US"/>
              </w:rPr>
              <w:t>Кварти</w:t>
            </w:r>
            <w:r>
              <w:rPr>
                <w:lang w:eastAsia="en-US"/>
              </w:rPr>
              <w:t>-</w:t>
            </w:r>
            <w:r w:rsidRPr="00DF033A">
              <w:rPr>
                <w:lang w:eastAsia="en-US"/>
              </w:rPr>
              <w:t>ра</w:t>
            </w:r>
          </w:p>
        </w:tc>
        <w:tc>
          <w:tcPr>
            <w:tcW w:w="1080" w:type="dxa"/>
          </w:tcPr>
          <w:p w:rsidR="007D67A2" w:rsidRPr="00DF033A" w:rsidRDefault="007D67A2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 xml:space="preserve">Общая долевая ½ </w:t>
            </w:r>
          </w:p>
        </w:tc>
        <w:tc>
          <w:tcPr>
            <w:tcW w:w="1080" w:type="dxa"/>
          </w:tcPr>
          <w:p w:rsidR="007D67A2" w:rsidRPr="00DF033A" w:rsidRDefault="007D67A2">
            <w:pPr>
              <w:rPr>
                <w:color w:val="800000"/>
                <w:lang w:eastAsia="en-US"/>
              </w:rPr>
            </w:pPr>
            <w:r w:rsidRPr="00DF033A">
              <w:rPr>
                <w:color w:val="800000"/>
                <w:lang w:eastAsia="en-US"/>
              </w:rPr>
              <w:t>47,1</w:t>
            </w:r>
          </w:p>
        </w:tc>
        <w:tc>
          <w:tcPr>
            <w:tcW w:w="971" w:type="dxa"/>
          </w:tcPr>
          <w:p w:rsidR="007D67A2" w:rsidRPr="00DF033A" w:rsidRDefault="007D67A2">
            <w:pPr>
              <w:rPr>
                <w:color w:val="800000"/>
                <w:lang w:eastAsia="en-US"/>
              </w:rPr>
            </w:pPr>
            <w:r w:rsidRPr="00DF033A"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7D67A2" w:rsidRPr="00DF033A" w:rsidRDefault="007D67A2">
            <w:pPr>
              <w:rPr>
                <w:lang w:eastAsia="en-US"/>
              </w:rPr>
            </w:pPr>
            <w:r w:rsidRPr="00DF033A">
              <w:rPr>
                <w:lang w:eastAsia="en-US"/>
              </w:rPr>
              <w:t>Земель-ный участок</w:t>
            </w:r>
          </w:p>
        </w:tc>
        <w:tc>
          <w:tcPr>
            <w:tcW w:w="1080" w:type="dxa"/>
          </w:tcPr>
          <w:p w:rsidR="007D67A2" w:rsidRPr="00DF033A" w:rsidRDefault="007D67A2" w:rsidP="004939CB">
            <w:pPr>
              <w:rPr>
                <w:color w:val="333333"/>
                <w:lang w:eastAsia="en-US"/>
              </w:rPr>
            </w:pPr>
            <w:r w:rsidRPr="00DF033A">
              <w:rPr>
                <w:color w:val="333333"/>
                <w:lang w:eastAsia="en-US"/>
              </w:rPr>
              <w:t>1343</w:t>
            </w:r>
          </w:p>
        </w:tc>
        <w:tc>
          <w:tcPr>
            <w:tcW w:w="1080" w:type="dxa"/>
          </w:tcPr>
          <w:p w:rsidR="007D67A2" w:rsidRPr="00DF033A" w:rsidRDefault="007D67A2" w:rsidP="00296FE8">
            <w:pPr>
              <w:jc w:val="center"/>
              <w:rPr>
                <w:color w:val="333333"/>
                <w:lang w:eastAsia="en-US"/>
              </w:rPr>
            </w:pPr>
            <w:r w:rsidRPr="00DF033A"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7D67A2" w:rsidRPr="00DF033A" w:rsidRDefault="007D67A2">
            <w:pPr>
              <w:rPr>
                <w:lang w:eastAsia="en-US"/>
              </w:rPr>
            </w:pPr>
            <w:r w:rsidRPr="00DF033A">
              <w:rPr>
                <w:lang w:eastAsia="en-US"/>
              </w:rPr>
              <w:t>Автомобиль легковой</w:t>
            </w:r>
          </w:p>
          <w:p w:rsidR="007D67A2" w:rsidRPr="00DF033A" w:rsidRDefault="007D67A2" w:rsidP="00296FE8">
            <w:pPr>
              <w:pStyle w:val="ListParagraph"/>
              <w:numPr>
                <w:ilvl w:val="0"/>
                <w:numId w:val="1"/>
              </w:numPr>
              <w:rPr>
                <w:lang w:eastAsia="en-US"/>
              </w:rPr>
            </w:pPr>
            <w:r w:rsidRPr="00DF033A">
              <w:rPr>
                <w:lang w:eastAsia="en-US"/>
              </w:rPr>
              <w:t>ВАЗ</w:t>
            </w:r>
          </w:p>
          <w:p w:rsidR="007D67A2" w:rsidRPr="00DF033A" w:rsidRDefault="007D67A2" w:rsidP="00296FE8">
            <w:pPr>
              <w:pStyle w:val="ListParagraph"/>
              <w:numPr>
                <w:ilvl w:val="0"/>
                <w:numId w:val="1"/>
              </w:numPr>
              <w:rPr>
                <w:lang w:eastAsia="en-US"/>
              </w:rPr>
            </w:pPr>
            <w:r w:rsidRPr="00DF033A">
              <w:rPr>
                <w:lang w:eastAsia="en-US"/>
              </w:rPr>
              <w:t>РЕНО КЛИО</w:t>
            </w:r>
          </w:p>
        </w:tc>
        <w:tc>
          <w:tcPr>
            <w:tcW w:w="1740" w:type="dxa"/>
          </w:tcPr>
          <w:p w:rsidR="007D67A2" w:rsidRPr="00DF033A" w:rsidRDefault="007D67A2">
            <w:pPr>
              <w:rPr>
                <w:lang w:eastAsia="en-US"/>
              </w:rPr>
            </w:pPr>
            <w:r w:rsidRPr="00DF033A">
              <w:rPr>
                <w:lang w:eastAsia="en-US"/>
              </w:rPr>
              <w:t>297654,42</w:t>
            </w:r>
          </w:p>
        </w:tc>
        <w:tc>
          <w:tcPr>
            <w:tcW w:w="1740" w:type="dxa"/>
          </w:tcPr>
          <w:p w:rsidR="007D67A2" w:rsidRPr="00296FE8" w:rsidRDefault="007D67A2">
            <w:pPr>
              <w:rPr>
                <w:color w:val="800000"/>
                <w:lang w:eastAsia="en-US"/>
              </w:rPr>
            </w:pPr>
          </w:p>
        </w:tc>
      </w:tr>
      <w:tr w:rsidR="007D67A2" w:rsidRPr="00A83AC4">
        <w:tc>
          <w:tcPr>
            <w:tcW w:w="1384" w:type="dxa"/>
          </w:tcPr>
          <w:p w:rsidR="007D67A2" w:rsidRPr="00A83AC4" w:rsidRDefault="007D67A2">
            <w:pPr>
              <w:rPr>
                <w:lang w:eastAsia="en-US"/>
              </w:rPr>
            </w:pPr>
            <w:r w:rsidRPr="00A83AC4">
              <w:rPr>
                <w:lang w:eastAsia="en-US"/>
              </w:rPr>
              <w:t>Дочь</w:t>
            </w:r>
          </w:p>
        </w:tc>
        <w:tc>
          <w:tcPr>
            <w:tcW w:w="1602" w:type="dxa"/>
          </w:tcPr>
          <w:p w:rsidR="007D67A2" w:rsidRPr="00A83AC4" w:rsidRDefault="007D67A2">
            <w:pPr>
              <w:rPr>
                <w:lang w:eastAsia="en-US"/>
              </w:rPr>
            </w:pPr>
          </w:p>
        </w:tc>
        <w:tc>
          <w:tcPr>
            <w:tcW w:w="1079" w:type="dxa"/>
          </w:tcPr>
          <w:p w:rsidR="007D67A2" w:rsidRPr="00DF033A" w:rsidRDefault="007D67A2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7D67A2" w:rsidRPr="00DF033A" w:rsidRDefault="007D67A2" w:rsidP="00296FE8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7D67A2" w:rsidRPr="00DF033A" w:rsidRDefault="007D67A2" w:rsidP="00296FE8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7D67A2" w:rsidRPr="00DF033A" w:rsidRDefault="007D67A2" w:rsidP="00296FE8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7D67A2" w:rsidRPr="00DF033A" w:rsidRDefault="007D67A2">
            <w:pPr>
              <w:rPr>
                <w:lang w:eastAsia="en-US"/>
              </w:rPr>
            </w:pPr>
            <w:r w:rsidRPr="00DF033A">
              <w:rPr>
                <w:lang w:eastAsia="en-US"/>
              </w:rPr>
              <w:t>1)Квартира</w:t>
            </w:r>
          </w:p>
          <w:p w:rsidR="007D67A2" w:rsidRPr="00DF033A" w:rsidRDefault="007D67A2">
            <w:pPr>
              <w:rPr>
                <w:lang w:eastAsia="en-US"/>
              </w:rPr>
            </w:pPr>
            <w:r>
              <w:rPr>
                <w:lang w:eastAsia="en-US"/>
              </w:rPr>
              <w:t>2) З</w:t>
            </w:r>
            <w:r w:rsidRPr="00DF033A">
              <w:rPr>
                <w:lang w:eastAsia="en-US"/>
              </w:rPr>
              <w:t>емель-ный участок</w:t>
            </w:r>
          </w:p>
        </w:tc>
        <w:tc>
          <w:tcPr>
            <w:tcW w:w="1080" w:type="dxa"/>
          </w:tcPr>
          <w:p w:rsidR="007D67A2" w:rsidRPr="00DF033A" w:rsidRDefault="007D67A2">
            <w:pPr>
              <w:rPr>
                <w:lang w:eastAsia="en-US"/>
              </w:rPr>
            </w:pPr>
            <w:r w:rsidRPr="00DF033A">
              <w:rPr>
                <w:lang w:eastAsia="en-US"/>
              </w:rPr>
              <w:t>47,1</w:t>
            </w:r>
          </w:p>
          <w:p w:rsidR="007D67A2" w:rsidRPr="00DF033A" w:rsidRDefault="007D67A2">
            <w:pPr>
              <w:rPr>
                <w:lang w:eastAsia="en-US"/>
              </w:rPr>
            </w:pPr>
          </w:p>
          <w:p w:rsidR="007D67A2" w:rsidRPr="00DF033A" w:rsidRDefault="007D67A2">
            <w:pPr>
              <w:rPr>
                <w:lang w:eastAsia="en-US"/>
              </w:rPr>
            </w:pPr>
            <w:r w:rsidRPr="00DF033A">
              <w:rPr>
                <w:lang w:eastAsia="en-US"/>
              </w:rPr>
              <w:t>1343</w:t>
            </w:r>
          </w:p>
        </w:tc>
        <w:tc>
          <w:tcPr>
            <w:tcW w:w="1080" w:type="dxa"/>
          </w:tcPr>
          <w:p w:rsidR="007D67A2" w:rsidRPr="00DF033A" w:rsidRDefault="007D67A2">
            <w:pPr>
              <w:rPr>
                <w:lang w:eastAsia="en-US"/>
              </w:rPr>
            </w:pPr>
            <w:r w:rsidRPr="00DF033A">
              <w:rPr>
                <w:lang w:eastAsia="en-US"/>
              </w:rPr>
              <w:t>Россия</w:t>
            </w:r>
          </w:p>
          <w:p w:rsidR="007D67A2" w:rsidRPr="00DF033A" w:rsidRDefault="007D67A2">
            <w:pPr>
              <w:rPr>
                <w:lang w:eastAsia="en-US"/>
              </w:rPr>
            </w:pPr>
          </w:p>
          <w:p w:rsidR="007D67A2" w:rsidRPr="00DF033A" w:rsidRDefault="007D67A2">
            <w:pPr>
              <w:rPr>
                <w:lang w:eastAsia="en-US"/>
              </w:rPr>
            </w:pPr>
            <w:r w:rsidRPr="00DF033A">
              <w:rPr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7D67A2" w:rsidRPr="00DF033A" w:rsidRDefault="007D67A2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7D67A2" w:rsidRPr="00DF033A" w:rsidRDefault="007D67A2">
            <w:pPr>
              <w:rPr>
                <w:color w:val="800000"/>
                <w:lang w:eastAsia="en-US"/>
              </w:rPr>
            </w:pPr>
            <w:r w:rsidRPr="00DF033A"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7D67A2" w:rsidRPr="00296FE8" w:rsidRDefault="007D67A2">
            <w:pPr>
              <w:rPr>
                <w:color w:val="800000"/>
                <w:lang w:eastAsia="en-US"/>
              </w:rPr>
            </w:pPr>
          </w:p>
        </w:tc>
      </w:tr>
    </w:tbl>
    <w:p w:rsidR="007D67A2" w:rsidRPr="00A83AC4" w:rsidRDefault="007D67A2" w:rsidP="00454772">
      <w:pPr>
        <w:rPr>
          <w:color w:val="800000"/>
        </w:rPr>
      </w:pPr>
    </w:p>
    <w:sectPr w:rsidR="007D67A2" w:rsidRPr="00A83AC4" w:rsidSect="00A83AC4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017DB"/>
    <w:multiLevelType w:val="hybridMultilevel"/>
    <w:tmpl w:val="3B6AAE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4772"/>
    <w:rsid w:val="0018675F"/>
    <w:rsid w:val="002104FC"/>
    <w:rsid w:val="00296FE8"/>
    <w:rsid w:val="002F50BA"/>
    <w:rsid w:val="002F636F"/>
    <w:rsid w:val="00317F14"/>
    <w:rsid w:val="003C5710"/>
    <w:rsid w:val="004025DA"/>
    <w:rsid w:val="00454772"/>
    <w:rsid w:val="0048739C"/>
    <w:rsid w:val="004939CB"/>
    <w:rsid w:val="004B6389"/>
    <w:rsid w:val="004D5B5E"/>
    <w:rsid w:val="00542BA4"/>
    <w:rsid w:val="00735516"/>
    <w:rsid w:val="007D67A2"/>
    <w:rsid w:val="008B7539"/>
    <w:rsid w:val="008C12E4"/>
    <w:rsid w:val="009457BF"/>
    <w:rsid w:val="00A26C47"/>
    <w:rsid w:val="00A4574E"/>
    <w:rsid w:val="00A674F4"/>
    <w:rsid w:val="00A83AC4"/>
    <w:rsid w:val="00B758AE"/>
    <w:rsid w:val="00C344B4"/>
    <w:rsid w:val="00CA60E9"/>
    <w:rsid w:val="00DF033A"/>
    <w:rsid w:val="00F6366F"/>
    <w:rsid w:val="00FE5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77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54772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4D5B5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4882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87</TotalTime>
  <Pages>2</Pages>
  <Words>157</Words>
  <Characters>895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2014-05-13T07:00:00Z</dcterms:created>
  <dcterms:modified xsi:type="dcterms:W3CDTF">2014-05-20T12:15:00Z</dcterms:modified>
</cp:coreProperties>
</file>